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8DBC5" w14:textId="26643688" w:rsidR="00F43E73" w:rsidRDefault="007E7E4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AMOTSON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fl.1401)</w:t>
      </w:r>
    </w:p>
    <w:p w14:paraId="4BC5621B" w14:textId="271C35C9" w:rsidR="007E7E48" w:rsidRDefault="007E7E4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Faceby</w:t>
      </w:r>
      <w:proofErr w:type="spellEnd"/>
      <w:r>
        <w:rPr>
          <w:rFonts w:cs="Times New Roman"/>
          <w:szCs w:val="24"/>
        </w:rPr>
        <w:t>, Yorkshire. Servant of John de Chilton(q.v.).</w:t>
      </w:r>
    </w:p>
    <w:p w14:paraId="2E2A33B2" w14:textId="77777777" w:rsidR="007E7E48" w:rsidRDefault="007E7E48" w:rsidP="009139A6">
      <w:pPr>
        <w:pStyle w:val="NoSpacing"/>
        <w:rPr>
          <w:rFonts w:cs="Times New Roman"/>
          <w:szCs w:val="24"/>
        </w:rPr>
      </w:pPr>
    </w:p>
    <w:p w14:paraId="4A066116" w14:textId="77777777" w:rsidR="007E7E48" w:rsidRDefault="007E7E48" w:rsidP="009139A6">
      <w:pPr>
        <w:pStyle w:val="NoSpacing"/>
        <w:rPr>
          <w:rFonts w:cs="Times New Roman"/>
          <w:szCs w:val="24"/>
        </w:rPr>
      </w:pPr>
    </w:p>
    <w:p w14:paraId="0ABF84B1" w14:textId="54310BDA" w:rsidR="007E7E48" w:rsidRDefault="007E7E4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Oct.1401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Rotour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Faceby</w:t>
      </w:r>
      <w:proofErr w:type="spellEnd"/>
      <w:r>
        <w:rPr>
          <w:rFonts w:cs="Times New Roman"/>
          <w:szCs w:val="24"/>
        </w:rPr>
        <w:t>(q.v.) was pardoned for having retained him before</w:t>
      </w:r>
    </w:p>
    <w:p w14:paraId="1C895FD2" w14:textId="77777777" w:rsidR="007E7E48" w:rsidRDefault="007E7E48" w:rsidP="007E7E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the term of his employment.     </w:t>
      </w:r>
      <w:r>
        <w:rPr>
          <w:rFonts w:cs="Times New Roman"/>
          <w:szCs w:val="24"/>
        </w:rPr>
        <w:t>(C.P.R. 1401-5 p.5)</w:t>
      </w:r>
    </w:p>
    <w:p w14:paraId="5D2DC325" w14:textId="77777777" w:rsidR="007E7E48" w:rsidRDefault="007E7E48" w:rsidP="007E7E48">
      <w:pPr>
        <w:pStyle w:val="NoSpacing"/>
        <w:rPr>
          <w:rFonts w:cs="Times New Roman"/>
          <w:szCs w:val="24"/>
        </w:rPr>
      </w:pPr>
    </w:p>
    <w:p w14:paraId="3FA443B3" w14:textId="77777777" w:rsidR="007E7E48" w:rsidRDefault="007E7E48" w:rsidP="007E7E48">
      <w:pPr>
        <w:pStyle w:val="NoSpacing"/>
        <w:rPr>
          <w:rFonts w:cs="Times New Roman"/>
          <w:szCs w:val="24"/>
        </w:rPr>
      </w:pPr>
    </w:p>
    <w:p w14:paraId="1BC5FB07" w14:textId="77777777" w:rsidR="007E7E48" w:rsidRDefault="007E7E48" w:rsidP="007E7E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August 2024</w:t>
      </w:r>
    </w:p>
    <w:p w14:paraId="42E1A8D4" w14:textId="153BFC95" w:rsidR="007E7E48" w:rsidRPr="007E7E48" w:rsidRDefault="007E7E48" w:rsidP="009139A6">
      <w:pPr>
        <w:pStyle w:val="NoSpacing"/>
        <w:rPr>
          <w:rFonts w:cs="Times New Roman"/>
          <w:szCs w:val="24"/>
        </w:rPr>
      </w:pPr>
    </w:p>
    <w:p w14:paraId="7D760106" w14:textId="5F1193F3" w:rsidR="00F43E73" w:rsidRPr="00F43E73" w:rsidRDefault="00F43E7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sectPr w:rsidR="00F43E73" w:rsidRPr="00F43E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86505" w14:textId="77777777" w:rsidR="00C20E34" w:rsidRDefault="00C20E34" w:rsidP="009139A6">
      <w:r>
        <w:separator/>
      </w:r>
    </w:p>
  </w:endnote>
  <w:endnote w:type="continuationSeparator" w:id="0">
    <w:p w14:paraId="23BDC0A2" w14:textId="77777777" w:rsidR="00C20E34" w:rsidRDefault="00C20E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7AA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49E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368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5F865" w14:textId="77777777" w:rsidR="00C20E34" w:rsidRDefault="00C20E34" w:rsidP="009139A6">
      <w:r>
        <w:separator/>
      </w:r>
    </w:p>
  </w:footnote>
  <w:footnote w:type="continuationSeparator" w:id="0">
    <w:p w14:paraId="223CF69F" w14:textId="77777777" w:rsidR="00C20E34" w:rsidRDefault="00C20E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FA3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D43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81C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E34"/>
    <w:rsid w:val="000666E0"/>
    <w:rsid w:val="000F260E"/>
    <w:rsid w:val="002510B7"/>
    <w:rsid w:val="00270799"/>
    <w:rsid w:val="005A141C"/>
    <w:rsid w:val="005C130B"/>
    <w:rsid w:val="007D5A83"/>
    <w:rsid w:val="007E7E48"/>
    <w:rsid w:val="00826F5C"/>
    <w:rsid w:val="009139A6"/>
    <w:rsid w:val="009411C2"/>
    <w:rsid w:val="009448BB"/>
    <w:rsid w:val="00947624"/>
    <w:rsid w:val="00A3176C"/>
    <w:rsid w:val="00AE65F8"/>
    <w:rsid w:val="00BA00AB"/>
    <w:rsid w:val="00C20E34"/>
    <w:rsid w:val="00C71834"/>
    <w:rsid w:val="00CB4ED9"/>
    <w:rsid w:val="00E61DA6"/>
    <w:rsid w:val="00EB3209"/>
    <w:rsid w:val="00F41096"/>
    <w:rsid w:val="00F43E7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4D661"/>
  <w15:chartTrackingRefBased/>
  <w15:docId w15:val="{1565E4A8-8C27-4D64-AFFC-69E89E08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2024-08-25T19:15:00Z</dcterms:created>
  <dcterms:modified xsi:type="dcterms:W3CDTF">2024-08-25T20:13:00Z</dcterms:modified>
</cp:coreProperties>
</file>